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12635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BURLEY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3139533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Ilkley, West Riding of Yorkshire.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Labourer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</w:t>
      </w:r>
    </w:p>
    <w:p w14:paraId="714F861D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2D8F668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871AE9A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Nicholas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Middilton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trespass and taking against him,</w:t>
      </w:r>
    </w:p>
    <w:p w14:paraId="2C4413FA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Tounende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Ilkley(q.v.), William Hill of Stead by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Otley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John</w:t>
      </w:r>
    </w:p>
    <w:p w14:paraId="4ABF22FB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Croke of Stead by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Otley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William Wade of Stead by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Otley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21ADC3C3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23BDBBF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D69E1EF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20D8CD5" w14:textId="77777777" w:rsidR="001B112C" w:rsidRDefault="001B112C" w:rsidP="001B112C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20 January 2022</w:t>
      </w:r>
    </w:p>
    <w:p w14:paraId="30E44EE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AEA13" w14:textId="77777777" w:rsidR="001B112C" w:rsidRDefault="001B112C" w:rsidP="009139A6">
      <w:r>
        <w:separator/>
      </w:r>
    </w:p>
  </w:endnote>
  <w:endnote w:type="continuationSeparator" w:id="0">
    <w:p w14:paraId="3D76F51B" w14:textId="77777777" w:rsidR="001B112C" w:rsidRDefault="001B11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C07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87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14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4639D" w14:textId="77777777" w:rsidR="001B112C" w:rsidRDefault="001B112C" w:rsidP="009139A6">
      <w:r>
        <w:separator/>
      </w:r>
    </w:p>
  </w:footnote>
  <w:footnote w:type="continuationSeparator" w:id="0">
    <w:p w14:paraId="7EC29984" w14:textId="77777777" w:rsidR="001B112C" w:rsidRDefault="001B11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06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81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52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2C"/>
    <w:rsid w:val="000666E0"/>
    <w:rsid w:val="001B112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FE182"/>
  <w15:chartTrackingRefBased/>
  <w15:docId w15:val="{E59F65FA-4B62-4C71-A3BB-84E6BE19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1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2022-02-23T21:00:00Z</dcterms:created>
  <dcterms:modified xsi:type="dcterms:W3CDTF">2022-02-23T21:01:00Z</dcterms:modified>
</cp:coreProperties>
</file>